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BED" w:rsidRDefault="00F51BED" w:rsidP="000663F0">
      <w:pPr>
        <w:pStyle w:val="Heading1"/>
        <w:jc w:val="left"/>
        <w:rPr>
          <w:b/>
          <w:lang w:val="ru-RU"/>
        </w:rPr>
      </w:pPr>
    </w:p>
    <w:p w:rsidR="00F51BED" w:rsidRDefault="00F51BED" w:rsidP="000663F0">
      <w:pPr>
        <w:framePr w:hSpace="141" w:wrap="around" w:vAnchor="text" w:hAnchor="page" w:x="5841" w:y="1"/>
        <w:rPr>
          <w:noProof/>
        </w:rPr>
      </w:pPr>
      <w:r w:rsidRPr="005002A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F51BED" w:rsidRDefault="00F51BED" w:rsidP="000663F0">
      <w:pPr>
        <w:pStyle w:val="Heading1"/>
        <w:jc w:val="left"/>
        <w:rPr>
          <w:b/>
          <w:lang w:val="ru-RU"/>
        </w:rPr>
      </w:pPr>
    </w:p>
    <w:p w:rsidR="00F51BED" w:rsidRDefault="00F51BED" w:rsidP="000663F0">
      <w:pPr>
        <w:pStyle w:val="Heading1"/>
        <w:jc w:val="left"/>
        <w:rPr>
          <w:b/>
          <w:lang w:val="ru-RU"/>
        </w:rPr>
      </w:pPr>
    </w:p>
    <w:p w:rsidR="00F51BED" w:rsidRDefault="00F51BED" w:rsidP="000663F0">
      <w:pPr>
        <w:pStyle w:val="Heading1"/>
        <w:jc w:val="left"/>
      </w:pPr>
    </w:p>
    <w:p w:rsidR="00F51BED" w:rsidRDefault="00F51BED" w:rsidP="000663F0">
      <w:pPr>
        <w:jc w:val="center"/>
        <w:rPr>
          <w:b/>
          <w:sz w:val="28"/>
          <w:lang w:val="uk-UA"/>
        </w:rPr>
      </w:pPr>
    </w:p>
    <w:p w:rsidR="00F51BED" w:rsidRDefault="00F51BED" w:rsidP="000663F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F51BED" w:rsidRDefault="00F51BED" w:rsidP="000663F0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F51BED" w:rsidRPr="00541AF3" w:rsidRDefault="00F51BED" w:rsidP="000663F0">
      <w:pPr>
        <w:jc w:val="center"/>
        <w:rPr>
          <w:b/>
          <w:sz w:val="28"/>
        </w:rPr>
      </w:pPr>
    </w:p>
    <w:p w:rsidR="00F51BED" w:rsidRDefault="00F51BED" w:rsidP="000663F0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F51BED" w:rsidRDefault="00F51BED" w:rsidP="000663F0">
      <w:pPr>
        <w:jc w:val="center"/>
        <w:rPr>
          <w:sz w:val="24"/>
          <w:szCs w:val="24"/>
          <w:lang w:val="uk-UA"/>
        </w:rPr>
      </w:pPr>
    </w:p>
    <w:p w:rsidR="00F51BED" w:rsidRPr="001644A9" w:rsidRDefault="00F51BED" w:rsidP="000663F0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F51BED" w:rsidRDefault="00F51BED" w:rsidP="000663F0">
      <w:pPr>
        <w:jc w:val="center"/>
        <w:rPr>
          <w:b/>
          <w:sz w:val="28"/>
          <w:lang w:val="uk-UA"/>
        </w:rPr>
      </w:pPr>
    </w:p>
    <w:p w:rsidR="00F51BED" w:rsidRPr="00690794" w:rsidRDefault="00F51BED" w:rsidP="000663F0">
      <w:pPr>
        <w:jc w:val="both"/>
        <w:rPr>
          <w:sz w:val="28"/>
          <w:lang w:val="uk-UA"/>
        </w:rPr>
      </w:pPr>
      <w:r>
        <w:rPr>
          <w:sz w:val="28"/>
          <w:lang w:val="uk-UA"/>
        </w:rPr>
        <w:t>28 грудня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№  316-к</w:t>
      </w:r>
    </w:p>
    <w:p w:rsidR="00F51BED" w:rsidRDefault="00F51BED" w:rsidP="000663F0">
      <w:pPr>
        <w:pStyle w:val="Title"/>
      </w:pPr>
    </w:p>
    <w:p w:rsidR="00F51BED" w:rsidRDefault="00F51BED" w:rsidP="000663F0">
      <w:pPr>
        <w:jc w:val="center"/>
        <w:rPr>
          <w:b/>
          <w:sz w:val="28"/>
          <w:lang w:val="uk-UA"/>
        </w:rPr>
      </w:pPr>
      <w:r>
        <w:rPr>
          <w:b/>
          <w:sz w:val="28"/>
        </w:rPr>
        <w:t>Про прийняття на роботу</w:t>
      </w:r>
      <w:r>
        <w:rPr>
          <w:b/>
          <w:sz w:val="28"/>
          <w:lang w:val="uk-UA"/>
        </w:rPr>
        <w:t>Степана Кулаклі</w:t>
      </w:r>
    </w:p>
    <w:p w:rsidR="00F51BED" w:rsidRPr="005470F1" w:rsidRDefault="00F51BED" w:rsidP="000663F0">
      <w:pPr>
        <w:spacing w:line="480" w:lineRule="auto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сторожем міської ради</w:t>
      </w:r>
    </w:p>
    <w:p w:rsidR="00F51BED" w:rsidRPr="000663F0" w:rsidRDefault="00F51BED" w:rsidP="000663F0">
      <w:pPr>
        <w:spacing w:line="276" w:lineRule="auto"/>
        <w:jc w:val="both"/>
        <w:rPr>
          <w:sz w:val="28"/>
          <w:lang w:val="uk-UA"/>
        </w:rPr>
      </w:pPr>
      <w:r w:rsidRPr="005470F1">
        <w:rPr>
          <w:sz w:val="28"/>
          <w:lang w:val="uk-UA"/>
        </w:rPr>
        <w:tab/>
      </w:r>
      <w:r>
        <w:rPr>
          <w:sz w:val="28"/>
          <w:szCs w:val="28"/>
          <w:lang w:val="uk-UA"/>
        </w:rPr>
        <w:t xml:space="preserve">На підставі пунктів 7, 13, 20 частини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>, пункту  1 частини 1 статті 23 Кодексу законів про працю України</w:t>
      </w:r>
      <w:r>
        <w:rPr>
          <w:sz w:val="28"/>
          <w:lang w:val="uk-UA"/>
        </w:rPr>
        <w:t>, розглянувши заяву  Степана Кулаклі</w:t>
      </w:r>
      <w:r w:rsidRPr="000663F0">
        <w:rPr>
          <w:sz w:val="28"/>
          <w:lang w:val="uk-UA"/>
        </w:rPr>
        <w:t>:</w:t>
      </w:r>
    </w:p>
    <w:p w:rsidR="00F51BED" w:rsidRPr="000663F0" w:rsidRDefault="00F51BED" w:rsidP="000663F0">
      <w:pPr>
        <w:pStyle w:val="BodyText"/>
        <w:spacing w:line="276" w:lineRule="auto"/>
      </w:pPr>
    </w:p>
    <w:p w:rsidR="00F51BED" w:rsidRDefault="00F51BED" w:rsidP="000663F0">
      <w:pPr>
        <w:pStyle w:val="BodyText"/>
        <w:spacing w:after="240" w:line="276" w:lineRule="auto"/>
      </w:pPr>
      <w:r>
        <w:rPr>
          <w:lang w:val="ru-RU"/>
        </w:rPr>
        <w:t>1.</w:t>
      </w:r>
      <w:r>
        <w:t xml:space="preserve">ПРИЙНЯТИ </w:t>
      </w:r>
      <w:r>
        <w:rPr>
          <w:lang w:val="ru-RU"/>
        </w:rPr>
        <w:t>КУЛАКЛІ Степана Миколайовича  на роботу</w:t>
      </w:r>
      <w:r>
        <w:t xml:space="preserve"> сторожем  міської ради  з </w:t>
      </w:r>
      <w:r>
        <w:rPr>
          <w:lang w:val="ru-RU"/>
        </w:rPr>
        <w:t xml:space="preserve"> 02 січня</w:t>
      </w:r>
      <w:r>
        <w:t xml:space="preserve"> 2022 року .</w:t>
      </w:r>
    </w:p>
    <w:p w:rsidR="00F51BED" w:rsidRDefault="00F51BED" w:rsidP="000663F0">
      <w:pPr>
        <w:pStyle w:val="BodyText"/>
        <w:spacing w:after="240" w:line="276" w:lineRule="auto"/>
      </w:pPr>
      <w:r>
        <w:t xml:space="preserve">2. </w:t>
      </w:r>
      <w:r>
        <w:rPr>
          <w:bCs/>
          <w:color w:val="000000"/>
        </w:rPr>
        <w:t xml:space="preserve">ВСТАНОВИТИ  КУЛАКЛІ Степану Миколайовичу </w:t>
      </w:r>
      <w:r w:rsidRPr="00E56F33">
        <w:rPr>
          <w:bCs/>
          <w:color w:val="000000"/>
        </w:rPr>
        <w:t xml:space="preserve"> посадовий оклад згідно</w:t>
      </w:r>
      <w:r>
        <w:rPr>
          <w:bCs/>
          <w:color w:val="000000"/>
        </w:rPr>
        <w:t xml:space="preserve"> зі штатним</w:t>
      </w:r>
      <w:r w:rsidRPr="00E56F33">
        <w:rPr>
          <w:bCs/>
          <w:color w:val="000000"/>
        </w:rPr>
        <w:t xml:space="preserve">  розписом</w:t>
      </w:r>
      <w:r>
        <w:t>.</w:t>
      </w:r>
    </w:p>
    <w:p w:rsidR="00F51BED" w:rsidRDefault="00F51BED" w:rsidP="00430CA5">
      <w:pPr>
        <w:spacing w:line="276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>
        <w:rPr>
          <w:sz w:val="28"/>
        </w:rPr>
        <w:t>. Контроль за виконаннямданногорозпорядження</w:t>
      </w:r>
      <w:r>
        <w:rPr>
          <w:sz w:val="28"/>
          <w:lang w:val="uk-UA"/>
        </w:rPr>
        <w:t xml:space="preserve"> покласти на керуючого справами виконавчого комітету міської ради  Олександра Малєва.</w:t>
      </w:r>
    </w:p>
    <w:p w:rsidR="00F51BED" w:rsidRDefault="00F51BED" w:rsidP="000663F0">
      <w:pPr>
        <w:pStyle w:val="BodyText"/>
        <w:spacing w:line="276" w:lineRule="auto"/>
        <w:ind w:firstLine="360"/>
      </w:pPr>
    </w:p>
    <w:p w:rsidR="00F51BED" w:rsidRDefault="00F51BED" w:rsidP="00430CA5">
      <w:pPr>
        <w:pStyle w:val="BodyText"/>
        <w:spacing w:line="276" w:lineRule="auto"/>
      </w:pPr>
      <w:r>
        <w:t xml:space="preserve"> Підстава: Заява Степана Кулаклі від 24 грудня 2021 року.</w:t>
      </w:r>
    </w:p>
    <w:p w:rsidR="00F51BED" w:rsidRDefault="00F51BED" w:rsidP="000663F0">
      <w:pPr>
        <w:pStyle w:val="Heading2"/>
        <w:spacing w:line="276" w:lineRule="auto"/>
      </w:pPr>
    </w:p>
    <w:p w:rsidR="00F51BED" w:rsidRDefault="00F51BED" w:rsidP="000663F0">
      <w:pPr>
        <w:rPr>
          <w:lang w:val="uk-UA"/>
        </w:rPr>
      </w:pPr>
    </w:p>
    <w:p w:rsidR="00F51BED" w:rsidRDefault="00F51BED" w:rsidP="000663F0">
      <w:pPr>
        <w:pStyle w:val="Heading2"/>
        <w:spacing w:line="276" w:lineRule="auto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F51BED" w:rsidRDefault="00F51BED" w:rsidP="000663F0">
      <w:pPr>
        <w:spacing w:line="276" w:lineRule="auto"/>
        <w:rPr>
          <w:lang w:val="uk-UA"/>
        </w:rPr>
      </w:pPr>
    </w:p>
    <w:p w:rsidR="00F51BED" w:rsidRDefault="00F51BED" w:rsidP="000663F0">
      <w:pPr>
        <w:spacing w:line="276" w:lineRule="auto"/>
        <w:rPr>
          <w:lang w:val="uk-UA"/>
        </w:rPr>
      </w:pPr>
    </w:p>
    <w:p w:rsidR="00F51BED" w:rsidRPr="00602CA2" w:rsidRDefault="00F51BED" w:rsidP="000663F0">
      <w:pPr>
        <w:spacing w:line="276" w:lineRule="auto"/>
        <w:rPr>
          <w:lang w:val="uk-UA"/>
        </w:rPr>
      </w:pPr>
      <w:r>
        <w:rPr>
          <w:sz w:val="28"/>
          <w:szCs w:val="28"/>
          <w:lang w:val="uk-UA"/>
        </w:rPr>
        <w:t>З розпорядженням ознайомлений</w:t>
      </w:r>
      <w:r>
        <w:rPr>
          <w:sz w:val="28"/>
          <w:szCs w:val="28"/>
          <w:lang w:val="uk-UA"/>
        </w:rPr>
        <w:tab/>
        <w:t xml:space="preserve">                     Степан КУЛАКЛІ</w:t>
      </w:r>
    </w:p>
    <w:p w:rsidR="00F51BED" w:rsidRDefault="00F51BED" w:rsidP="000663F0">
      <w:pPr>
        <w:spacing w:line="276" w:lineRule="auto"/>
        <w:rPr>
          <w:lang w:val="uk-UA"/>
        </w:rPr>
      </w:pPr>
    </w:p>
    <w:p w:rsidR="00F51BED" w:rsidRDefault="00F51BED" w:rsidP="000663F0">
      <w:pPr>
        <w:rPr>
          <w:lang w:val="uk-UA"/>
        </w:rPr>
      </w:pPr>
    </w:p>
    <w:p w:rsidR="00F51BED" w:rsidRDefault="00F51BED" w:rsidP="000663F0">
      <w:pPr>
        <w:rPr>
          <w:lang w:val="uk-UA"/>
        </w:rPr>
      </w:pPr>
    </w:p>
    <w:p w:rsidR="00F51BED" w:rsidRDefault="00F51BED" w:rsidP="000663F0">
      <w:pPr>
        <w:rPr>
          <w:lang w:val="uk-UA"/>
        </w:rPr>
      </w:pPr>
    </w:p>
    <w:p w:rsidR="00F51BED" w:rsidRDefault="00F51BED" w:rsidP="000663F0">
      <w:pPr>
        <w:rPr>
          <w:lang w:val="uk-UA"/>
        </w:rPr>
      </w:pPr>
    </w:p>
    <w:p w:rsidR="00F51BED" w:rsidRDefault="00F51BED" w:rsidP="000663F0">
      <w:pPr>
        <w:rPr>
          <w:lang w:val="uk-UA"/>
        </w:rPr>
      </w:pPr>
    </w:p>
    <w:p w:rsidR="00F51BED" w:rsidRDefault="00F51BED" w:rsidP="000663F0">
      <w:pPr>
        <w:rPr>
          <w:lang w:val="uk-UA"/>
        </w:rPr>
      </w:pPr>
    </w:p>
    <w:p w:rsidR="00F51BED" w:rsidRDefault="00F51BED" w:rsidP="000663F0">
      <w:pPr>
        <w:rPr>
          <w:lang w:val="uk-UA"/>
        </w:rPr>
      </w:pPr>
    </w:p>
    <w:p w:rsidR="00F51BED" w:rsidRPr="00E948A8" w:rsidRDefault="00F51BED" w:rsidP="000663F0">
      <w:pPr>
        <w:rPr>
          <w:lang w:val="uk-UA"/>
        </w:rPr>
      </w:pPr>
    </w:p>
    <w:p w:rsidR="00F51BED" w:rsidRPr="00B72E92" w:rsidRDefault="00F51BED" w:rsidP="000663F0">
      <w:pPr>
        <w:pStyle w:val="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51BED" w:rsidRPr="00B72E92" w:rsidRDefault="00F51BED" w:rsidP="00430CA5">
      <w:pPr>
        <w:pStyle w:val="11"/>
        <w:rPr>
          <w:rFonts w:ascii="Times New Roman" w:hAnsi="Times New Roman"/>
          <w:b/>
          <w:sz w:val="28"/>
          <w:szCs w:val="28"/>
          <w:lang w:val="uk-UA"/>
        </w:rPr>
      </w:pPr>
    </w:p>
    <w:p w:rsidR="00F51BED" w:rsidRPr="00B72E92" w:rsidRDefault="00F51BED" w:rsidP="00430CA5">
      <w:pPr>
        <w:pStyle w:val="11"/>
        <w:rPr>
          <w:rFonts w:ascii="Times New Roman" w:hAnsi="Times New Roman"/>
          <w:sz w:val="28"/>
          <w:szCs w:val="28"/>
          <w:lang w:val="uk-UA"/>
        </w:rPr>
      </w:pPr>
      <w:r w:rsidRPr="00B72E92">
        <w:rPr>
          <w:rFonts w:ascii="Times New Roman" w:hAnsi="Times New Roman"/>
          <w:sz w:val="28"/>
          <w:szCs w:val="28"/>
          <w:lang w:val="uk-UA"/>
        </w:rPr>
        <w:t>Аркуш  погодження розпорядження міського голови</w:t>
      </w:r>
    </w:p>
    <w:p w:rsidR="00F51BED" w:rsidRPr="00547781" w:rsidRDefault="00F51BED" w:rsidP="00430CA5">
      <w:pPr>
        <w:pStyle w:val="11"/>
        <w:rPr>
          <w:rFonts w:ascii="Times New Roman" w:hAnsi="Times New Roman"/>
          <w:sz w:val="28"/>
          <w:szCs w:val="28"/>
          <w:lang w:val="uk-UA"/>
        </w:rPr>
      </w:pPr>
      <w:r w:rsidRPr="00547781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 28 грудня   2022 року  № 316</w:t>
      </w:r>
      <w:bookmarkStart w:id="0" w:name="_GoBack"/>
      <w:bookmarkEnd w:id="0"/>
      <w:r w:rsidRPr="00547781">
        <w:rPr>
          <w:rFonts w:ascii="Times New Roman" w:hAnsi="Times New Roman"/>
          <w:sz w:val="28"/>
          <w:szCs w:val="28"/>
          <w:lang w:val="uk-UA"/>
        </w:rPr>
        <w:t xml:space="preserve">  -к</w:t>
      </w:r>
    </w:p>
    <w:p w:rsidR="00F51BED" w:rsidRDefault="00F51BED" w:rsidP="00430CA5">
      <w:pPr>
        <w:pStyle w:val="11"/>
        <w:rPr>
          <w:rFonts w:ascii="Times New Roman" w:hAnsi="Times New Roman"/>
          <w:sz w:val="28"/>
          <w:szCs w:val="28"/>
          <w:lang w:val="uk-UA"/>
        </w:rPr>
      </w:pPr>
    </w:p>
    <w:p w:rsidR="00F51BED" w:rsidRPr="00547781" w:rsidRDefault="00F51BED" w:rsidP="00430CA5">
      <w:pPr>
        <w:pStyle w:val="11"/>
        <w:rPr>
          <w:rFonts w:ascii="Times New Roman" w:hAnsi="Times New Roman"/>
          <w:sz w:val="28"/>
          <w:szCs w:val="28"/>
          <w:lang w:val="uk-UA"/>
        </w:rPr>
      </w:pPr>
    </w:p>
    <w:p w:rsidR="00F51BED" w:rsidRDefault="00F51BED" w:rsidP="00430CA5">
      <w:pPr>
        <w:jc w:val="center"/>
        <w:rPr>
          <w:b/>
          <w:sz w:val="28"/>
          <w:lang w:val="uk-UA"/>
        </w:rPr>
      </w:pPr>
      <w:r>
        <w:rPr>
          <w:b/>
          <w:sz w:val="28"/>
        </w:rPr>
        <w:t>Про прийняттянароботу</w:t>
      </w:r>
      <w:r>
        <w:rPr>
          <w:b/>
          <w:sz w:val="28"/>
          <w:lang w:val="uk-UA"/>
        </w:rPr>
        <w:t>Степана Кулаклі</w:t>
      </w:r>
    </w:p>
    <w:p w:rsidR="00F51BED" w:rsidRPr="005470F1" w:rsidRDefault="00F51BED" w:rsidP="00430CA5">
      <w:pPr>
        <w:spacing w:line="480" w:lineRule="auto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сторожем міської ради</w:t>
      </w:r>
    </w:p>
    <w:p w:rsidR="00F51BED" w:rsidRPr="00547781" w:rsidRDefault="00F51BED" w:rsidP="00430CA5">
      <w:pPr>
        <w:pStyle w:val="11"/>
        <w:rPr>
          <w:rFonts w:ascii="Times New Roman" w:hAnsi="Times New Roman"/>
          <w:sz w:val="28"/>
          <w:szCs w:val="28"/>
          <w:lang w:val="uk-UA"/>
        </w:rPr>
      </w:pPr>
    </w:p>
    <w:p w:rsidR="00F51BED" w:rsidRPr="00547781" w:rsidRDefault="00F51BED" w:rsidP="00430CA5">
      <w:pPr>
        <w:rPr>
          <w:sz w:val="28"/>
          <w:szCs w:val="28"/>
          <w:lang w:val="uk-UA"/>
        </w:rPr>
      </w:pPr>
    </w:p>
    <w:p w:rsidR="00F51BED" w:rsidRPr="00547781" w:rsidRDefault="00F51BED" w:rsidP="00430CA5">
      <w:pPr>
        <w:rPr>
          <w:sz w:val="28"/>
          <w:szCs w:val="28"/>
        </w:rPr>
      </w:pPr>
      <w:r w:rsidRPr="00547781">
        <w:rPr>
          <w:sz w:val="28"/>
          <w:szCs w:val="28"/>
        </w:rPr>
        <w:t>Заступник  Арцизькогоміськогоголови</w:t>
      </w:r>
    </w:p>
    <w:p w:rsidR="00F51BED" w:rsidRDefault="00F51BED" w:rsidP="00430CA5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«_____» </w:t>
      </w:r>
      <w:r w:rsidRPr="00547781">
        <w:rPr>
          <w:sz w:val="28"/>
          <w:szCs w:val="28"/>
        </w:rPr>
        <w:t>__________</w:t>
      </w:r>
      <w:r w:rsidRPr="00547781">
        <w:rPr>
          <w:sz w:val="28"/>
          <w:szCs w:val="28"/>
          <w:lang w:val="uk-UA"/>
        </w:rPr>
        <w:t>__________ _____________</w:t>
      </w:r>
      <w:r w:rsidRPr="00547781">
        <w:rPr>
          <w:sz w:val="28"/>
          <w:szCs w:val="28"/>
        </w:rPr>
        <w:t>О</w:t>
      </w:r>
      <w:r w:rsidRPr="00547781">
        <w:rPr>
          <w:sz w:val="28"/>
          <w:szCs w:val="28"/>
          <w:lang w:val="uk-UA"/>
        </w:rPr>
        <w:t>ксана</w:t>
      </w:r>
      <w:r w:rsidRPr="00547781">
        <w:rPr>
          <w:sz w:val="28"/>
          <w:szCs w:val="28"/>
        </w:rPr>
        <w:t>СТОЯНОВА</w:t>
      </w:r>
    </w:p>
    <w:p w:rsidR="00F51BED" w:rsidRPr="00430CA5" w:rsidRDefault="00F51BED" w:rsidP="00430CA5">
      <w:pPr>
        <w:rPr>
          <w:sz w:val="28"/>
          <w:szCs w:val="28"/>
          <w:lang w:val="uk-UA"/>
        </w:rPr>
      </w:pPr>
    </w:p>
    <w:p w:rsidR="00F51BED" w:rsidRPr="00547781" w:rsidRDefault="00F51BED" w:rsidP="00430CA5">
      <w:pPr>
        <w:rPr>
          <w:sz w:val="28"/>
          <w:szCs w:val="28"/>
        </w:rPr>
      </w:pPr>
      <w:r w:rsidRPr="00547781">
        <w:rPr>
          <w:sz w:val="28"/>
          <w:szCs w:val="28"/>
        </w:rPr>
        <w:t>Начальник юридичноговідділуміськоїради</w:t>
      </w:r>
    </w:p>
    <w:p w:rsidR="00F51BED" w:rsidRDefault="00F51BED" w:rsidP="00430CA5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«_____» </w:t>
      </w:r>
      <w:r w:rsidRPr="00547781">
        <w:rPr>
          <w:sz w:val="28"/>
          <w:szCs w:val="28"/>
        </w:rPr>
        <w:t>__________</w:t>
      </w:r>
      <w:r w:rsidRPr="00547781">
        <w:rPr>
          <w:sz w:val="28"/>
          <w:szCs w:val="28"/>
          <w:lang w:val="uk-UA"/>
        </w:rPr>
        <w:t>__________ _____________</w:t>
      </w:r>
      <w:r w:rsidRPr="00547781">
        <w:rPr>
          <w:sz w:val="28"/>
          <w:szCs w:val="28"/>
        </w:rPr>
        <w:t>А</w:t>
      </w:r>
      <w:r w:rsidRPr="00547781">
        <w:rPr>
          <w:sz w:val="28"/>
          <w:szCs w:val="28"/>
          <w:lang w:val="uk-UA"/>
        </w:rPr>
        <w:t>настасія</w:t>
      </w:r>
      <w:r w:rsidRPr="00547781">
        <w:rPr>
          <w:sz w:val="28"/>
          <w:szCs w:val="28"/>
        </w:rPr>
        <w:t>СТАНКОВА</w:t>
      </w:r>
    </w:p>
    <w:p w:rsidR="00F51BED" w:rsidRPr="00430CA5" w:rsidRDefault="00F51BED" w:rsidP="00430CA5">
      <w:pPr>
        <w:rPr>
          <w:sz w:val="28"/>
          <w:szCs w:val="28"/>
          <w:lang w:val="uk-UA"/>
        </w:rPr>
      </w:pPr>
    </w:p>
    <w:p w:rsidR="00F51BED" w:rsidRPr="00547781" w:rsidRDefault="00F51BED" w:rsidP="00430CA5">
      <w:pPr>
        <w:rPr>
          <w:sz w:val="28"/>
          <w:szCs w:val="28"/>
          <w:lang w:val="uk-UA"/>
        </w:rPr>
      </w:pPr>
      <w:r w:rsidRPr="00547781">
        <w:rPr>
          <w:sz w:val="28"/>
          <w:szCs w:val="28"/>
        </w:rPr>
        <w:t>Начальник відділубухгалтерськогообліку, звітності та фінансово-господарськогозабезпечення</w:t>
      </w:r>
      <w:r w:rsidRPr="00547781">
        <w:rPr>
          <w:sz w:val="28"/>
          <w:szCs w:val="28"/>
          <w:lang w:val="uk-UA"/>
        </w:rPr>
        <w:t>, головний бухгалтер</w:t>
      </w:r>
    </w:p>
    <w:p w:rsidR="00F51BED" w:rsidRDefault="00F51BED" w:rsidP="00430CA5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«_____» ____________________ _____________  Лариса ЛАБУНЕЦЬ</w:t>
      </w:r>
    </w:p>
    <w:p w:rsidR="00F51BED" w:rsidRPr="00547781" w:rsidRDefault="00F51BED" w:rsidP="00430CA5">
      <w:pPr>
        <w:rPr>
          <w:sz w:val="28"/>
          <w:szCs w:val="28"/>
          <w:lang w:val="uk-UA"/>
        </w:rPr>
      </w:pPr>
    </w:p>
    <w:p w:rsidR="00F51BED" w:rsidRPr="00547781" w:rsidRDefault="00F51BED" w:rsidP="00430CA5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Начальник відділу організаційної та кадрової роботи</w:t>
      </w:r>
    </w:p>
    <w:p w:rsidR="00F51BED" w:rsidRPr="00547781" w:rsidRDefault="00F51BED" w:rsidP="00430CA5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«_____» ____________________ _____________   Інеса СТОЙКОВА</w:t>
      </w:r>
    </w:p>
    <w:p w:rsidR="00F51BED" w:rsidRPr="00547781" w:rsidRDefault="00F51BED" w:rsidP="00430CA5">
      <w:pPr>
        <w:rPr>
          <w:sz w:val="28"/>
          <w:szCs w:val="28"/>
          <w:lang w:val="uk-UA"/>
        </w:rPr>
      </w:pPr>
    </w:p>
    <w:p w:rsidR="00F51BED" w:rsidRPr="00547781" w:rsidRDefault="00F51BED" w:rsidP="00430CA5">
      <w:pPr>
        <w:rPr>
          <w:sz w:val="28"/>
          <w:szCs w:val="28"/>
          <w:lang w:val="uk-UA"/>
        </w:rPr>
      </w:pPr>
    </w:p>
    <w:p w:rsidR="00F51BED" w:rsidRPr="00547781" w:rsidRDefault="00F51BED" w:rsidP="00430CA5">
      <w:pPr>
        <w:rPr>
          <w:sz w:val="28"/>
          <w:szCs w:val="28"/>
          <w:lang w:val="uk-UA"/>
        </w:rPr>
      </w:pPr>
    </w:p>
    <w:p w:rsidR="00F51BED" w:rsidRPr="00547781" w:rsidRDefault="00F51BED" w:rsidP="00430CA5">
      <w:pPr>
        <w:rPr>
          <w:sz w:val="28"/>
          <w:szCs w:val="28"/>
          <w:lang w:val="uk-UA"/>
        </w:rPr>
      </w:pPr>
    </w:p>
    <w:p w:rsidR="00F51BED" w:rsidRPr="00547781" w:rsidRDefault="00F51BED" w:rsidP="00430CA5">
      <w:pPr>
        <w:rPr>
          <w:sz w:val="28"/>
          <w:szCs w:val="28"/>
          <w:lang w:val="uk-UA"/>
        </w:rPr>
      </w:pPr>
    </w:p>
    <w:p w:rsidR="00F51BED" w:rsidRDefault="00F51BED" w:rsidP="00430CA5">
      <w:pPr>
        <w:rPr>
          <w:sz w:val="28"/>
          <w:szCs w:val="28"/>
          <w:lang w:val="uk-UA"/>
        </w:rPr>
      </w:pPr>
    </w:p>
    <w:p w:rsidR="00F51BED" w:rsidRDefault="00F51BED" w:rsidP="00430CA5">
      <w:pPr>
        <w:rPr>
          <w:sz w:val="28"/>
          <w:szCs w:val="28"/>
          <w:lang w:val="uk-UA"/>
        </w:rPr>
      </w:pPr>
    </w:p>
    <w:p w:rsidR="00F51BED" w:rsidRDefault="00F51BED" w:rsidP="00430CA5">
      <w:pPr>
        <w:rPr>
          <w:sz w:val="28"/>
          <w:szCs w:val="28"/>
          <w:lang w:val="uk-UA"/>
        </w:rPr>
      </w:pPr>
    </w:p>
    <w:p w:rsidR="00F51BED" w:rsidRDefault="00F51BED" w:rsidP="00430CA5">
      <w:pPr>
        <w:rPr>
          <w:sz w:val="28"/>
          <w:szCs w:val="28"/>
          <w:lang w:val="uk-UA"/>
        </w:rPr>
      </w:pPr>
    </w:p>
    <w:p w:rsidR="00F51BED" w:rsidRDefault="00F51BED" w:rsidP="00430CA5">
      <w:pPr>
        <w:rPr>
          <w:sz w:val="28"/>
          <w:szCs w:val="28"/>
          <w:lang w:val="uk-UA"/>
        </w:rPr>
      </w:pPr>
    </w:p>
    <w:p w:rsidR="00F51BED" w:rsidRPr="00547781" w:rsidRDefault="00F51BED" w:rsidP="00430CA5">
      <w:pPr>
        <w:rPr>
          <w:sz w:val="28"/>
          <w:szCs w:val="28"/>
          <w:lang w:val="uk-UA"/>
        </w:rPr>
      </w:pPr>
    </w:p>
    <w:p w:rsidR="00F51BED" w:rsidRPr="00547781" w:rsidRDefault="00F51BED" w:rsidP="00430CA5">
      <w:pPr>
        <w:rPr>
          <w:sz w:val="28"/>
          <w:szCs w:val="28"/>
          <w:lang w:val="uk-UA"/>
        </w:rPr>
      </w:pPr>
      <w:r w:rsidRPr="00547781">
        <w:rPr>
          <w:sz w:val="28"/>
          <w:szCs w:val="28"/>
        </w:rPr>
        <w:t>Виконавець</w:t>
      </w:r>
    </w:p>
    <w:p w:rsidR="00F51BED" w:rsidRPr="00547781" w:rsidRDefault="00F51BED" w:rsidP="00430CA5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>Г</w:t>
      </w:r>
      <w:r w:rsidRPr="00547781">
        <w:rPr>
          <w:sz w:val="28"/>
          <w:szCs w:val="28"/>
        </w:rPr>
        <w:t>оловнийспеціаліст по роботі з персоналом</w:t>
      </w:r>
    </w:p>
    <w:p w:rsidR="00F51BED" w:rsidRPr="00547781" w:rsidRDefault="00F51BED" w:rsidP="00430CA5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відділу організаційної та кадрової роботи міської ради </w:t>
      </w:r>
    </w:p>
    <w:p w:rsidR="00F51BED" w:rsidRPr="00547781" w:rsidRDefault="00F51BED" w:rsidP="00430CA5">
      <w:pPr>
        <w:rPr>
          <w:sz w:val="28"/>
          <w:szCs w:val="28"/>
          <w:lang w:val="uk-UA"/>
        </w:rPr>
      </w:pPr>
    </w:p>
    <w:p w:rsidR="00F51BED" w:rsidRPr="00547781" w:rsidRDefault="00F51BED" w:rsidP="00430CA5">
      <w:pPr>
        <w:rPr>
          <w:sz w:val="28"/>
          <w:szCs w:val="28"/>
          <w:lang w:val="uk-UA"/>
        </w:rPr>
      </w:pPr>
      <w:r w:rsidRPr="00547781">
        <w:rPr>
          <w:sz w:val="28"/>
          <w:szCs w:val="28"/>
          <w:lang w:val="uk-UA"/>
        </w:rPr>
        <w:t xml:space="preserve">«_____» </w:t>
      </w:r>
      <w:r w:rsidRPr="00547781">
        <w:rPr>
          <w:sz w:val="28"/>
          <w:szCs w:val="28"/>
        </w:rPr>
        <w:t>__________</w:t>
      </w:r>
      <w:r w:rsidRPr="00547781">
        <w:rPr>
          <w:sz w:val="28"/>
          <w:szCs w:val="28"/>
          <w:lang w:val="uk-UA"/>
        </w:rPr>
        <w:t>__________ _____________Наталія КОЛЕСНІКОВА</w:t>
      </w:r>
    </w:p>
    <w:p w:rsidR="00F51BED" w:rsidRPr="00547781" w:rsidRDefault="00F51BED" w:rsidP="00430CA5">
      <w:pPr>
        <w:rPr>
          <w:sz w:val="28"/>
          <w:szCs w:val="28"/>
        </w:rPr>
      </w:pPr>
    </w:p>
    <w:p w:rsidR="00F51BED" w:rsidRPr="00547781" w:rsidRDefault="00F51BED" w:rsidP="00430CA5">
      <w:pPr>
        <w:jc w:val="both"/>
        <w:rPr>
          <w:sz w:val="28"/>
          <w:szCs w:val="28"/>
          <w:lang w:val="uk-UA"/>
        </w:rPr>
      </w:pPr>
    </w:p>
    <w:p w:rsidR="00F51BED" w:rsidRDefault="00F51BED" w:rsidP="00430CA5"/>
    <w:p w:rsidR="00F51BED" w:rsidRDefault="00F51BED" w:rsidP="000663F0">
      <w:pPr>
        <w:jc w:val="both"/>
        <w:rPr>
          <w:lang w:val="uk-UA"/>
        </w:rPr>
      </w:pPr>
    </w:p>
    <w:p w:rsidR="00F51BED" w:rsidRDefault="00F51BED" w:rsidP="000663F0">
      <w:pPr>
        <w:jc w:val="both"/>
        <w:rPr>
          <w:lang w:val="uk-UA"/>
        </w:rPr>
      </w:pPr>
    </w:p>
    <w:p w:rsidR="00F51BED" w:rsidRDefault="00F51BED" w:rsidP="000663F0">
      <w:pPr>
        <w:jc w:val="both"/>
        <w:rPr>
          <w:lang w:val="uk-UA"/>
        </w:rPr>
      </w:pPr>
    </w:p>
    <w:p w:rsidR="00F51BED" w:rsidRDefault="00F51BED" w:rsidP="000663F0">
      <w:pPr>
        <w:jc w:val="both"/>
        <w:rPr>
          <w:lang w:val="uk-UA"/>
        </w:rPr>
      </w:pPr>
    </w:p>
    <w:p w:rsidR="00F51BED" w:rsidRPr="00591BBA" w:rsidRDefault="00F51BED" w:rsidP="000663F0">
      <w:pPr>
        <w:rPr>
          <w:lang w:val="uk-UA"/>
        </w:rPr>
      </w:pPr>
    </w:p>
    <w:p w:rsidR="00F51BED" w:rsidRPr="00082805" w:rsidRDefault="00F51BED" w:rsidP="000663F0">
      <w:pPr>
        <w:rPr>
          <w:lang w:val="uk-UA"/>
        </w:rPr>
      </w:pPr>
    </w:p>
    <w:p w:rsidR="00F51BED" w:rsidRPr="00D5727B" w:rsidRDefault="00F51BED" w:rsidP="000663F0">
      <w:pPr>
        <w:rPr>
          <w:lang w:val="uk-UA"/>
        </w:rPr>
      </w:pPr>
    </w:p>
    <w:p w:rsidR="00F51BED" w:rsidRPr="000663F0" w:rsidRDefault="00F51BED">
      <w:pPr>
        <w:rPr>
          <w:lang w:val="uk-UA"/>
        </w:rPr>
      </w:pPr>
    </w:p>
    <w:sectPr w:rsidR="00F51BED" w:rsidRPr="000663F0" w:rsidSect="000F7990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63F0"/>
    <w:rsid w:val="000663F0"/>
    <w:rsid w:val="00082805"/>
    <w:rsid w:val="000917CC"/>
    <w:rsid w:val="000F7990"/>
    <w:rsid w:val="001644A9"/>
    <w:rsid w:val="003010A8"/>
    <w:rsid w:val="00430CA5"/>
    <w:rsid w:val="005002AB"/>
    <w:rsid w:val="00535BEE"/>
    <w:rsid w:val="00541AF3"/>
    <w:rsid w:val="005470F1"/>
    <w:rsid w:val="00547781"/>
    <w:rsid w:val="00591BBA"/>
    <w:rsid w:val="005A3F93"/>
    <w:rsid w:val="00602CA2"/>
    <w:rsid w:val="00690794"/>
    <w:rsid w:val="006C3E96"/>
    <w:rsid w:val="007735AB"/>
    <w:rsid w:val="00B72E92"/>
    <w:rsid w:val="00B74AB2"/>
    <w:rsid w:val="00D5727B"/>
    <w:rsid w:val="00DB43FD"/>
    <w:rsid w:val="00E300C2"/>
    <w:rsid w:val="00E56F33"/>
    <w:rsid w:val="00E948A8"/>
    <w:rsid w:val="00EB7FD9"/>
    <w:rsid w:val="00F5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3F0"/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63F0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663F0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663F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663F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0663F0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0663F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0663F0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663F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Без интервала1"/>
    <w:uiPriority w:val="99"/>
    <w:rsid w:val="000663F0"/>
    <w:rPr>
      <w:rFonts w:eastAsia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663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63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Без интервала11"/>
    <w:uiPriority w:val="99"/>
    <w:rsid w:val="00430CA5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254</Words>
  <Characters>1451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2021-12-28T09:06:00Z</cp:lastPrinted>
  <dcterms:created xsi:type="dcterms:W3CDTF">2021-12-24T07:22:00Z</dcterms:created>
  <dcterms:modified xsi:type="dcterms:W3CDTF">2022-01-12T10:15:00Z</dcterms:modified>
</cp:coreProperties>
</file>